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A26B7" w14:textId="77777777" w:rsidR="00142CAF" w:rsidRDefault="00142CAF" w:rsidP="00142C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RADDON</w:t>
      </w:r>
      <w:r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14:paraId="0F0C1094" w14:textId="77777777" w:rsidR="00142CAF" w:rsidRDefault="00142CAF" w:rsidP="00142C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E4A5ED" w14:textId="77777777" w:rsidR="00142CAF" w:rsidRDefault="00142CAF" w:rsidP="00142C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BE5CB9" w14:textId="77777777" w:rsidR="00142CAF" w:rsidRDefault="00142CAF" w:rsidP="00142C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Nov.1484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Ilchester, Somerset,</w:t>
      </w:r>
    </w:p>
    <w:p w14:paraId="03F80711" w14:textId="77777777" w:rsidR="00142CAF" w:rsidRDefault="00142CAF" w:rsidP="00142C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Thomas Seyntbarbe(d.1482)(q.v.).</w:t>
      </w:r>
    </w:p>
    <w:p w14:paraId="5D33D331" w14:textId="77777777" w:rsidR="00142CAF" w:rsidRDefault="00142CAF" w:rsidP="00142CAF">
      <w:pPr>
        <w:pStyle w:val="NoSpacing"/>
        <w:ind w:left="144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(“Calendar of Inquisitions Post Mortem 1 Edward V to Richard III, vol.XXV  1483-5”, ed. Gordon McKelvie, pub. The Boydell Press 2021, p.10)</w:t>
      </w:r>
    </w:p>
    <w:p w14:paraId="425E12CF" w14:textId="77777777" w:rsidR="00B81D97" w:rsidRPr="00B81D97" w:rsidRDefault="00B81D97" w:rsidP="00B81D9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81D97">
        <w:rPr>
          <w:rFonts w:ascii="Times New Roman" w:hAnsi="Times New Roman" w:cs="Times New Roman"/>
          <w:sz w:val="24"/>
          <w:szCs w:val="24"/>
        </w:rPr>
        <w:t xml:space="preserve">  8 Nov.1484</w:t>
      </w:r>
      <w:r w:rsidRPr="00B81D97">
        <w:rPr>
          <w:rFonts w:ascii="Times New Roman" w:hAnsi="Times New Roman" w:cs="Times New Roman"/>
          <w:sz w:val="24"/>
          <w:szCs w:val="24"/>
        </w:rPr>
        <w:tab/>
        <w:t>He was a juror on the inquisition post mortem held in Ilchester, Somerset,</w:t>
      </w:r>
    </w:p>
    <w:p w14:paraId="2E0460CC" w14:textId="77777777" w:rsidR="00B81D97" w:rsidRPr="00B81D97" w:rsidRDefault="00B81D97" w:rsidP="00B81D9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81D97">
        <w:rPr>
          <w:rFonts w:ascii="Times New Roman" w:hAnsi="Times New Roman" w:cs="Times New Roman"/>
          <w:sz w:val="24"/>
          <w:szCs w:val="24"/>
        </w:rPr>
        <w:tab/>
      </w:r>
      <w:r w:rsidRPr="00B81D97">
        <w:rPr>
          <w:rFonts w:ascii="Times New Roman" w:hAnsi="Times New Roman" w:cs="Times New Roman"/>
          <w:sz w:val="24"/>
          <w:szCs w:val="24"/>
        </w:rPr>
        <w:tab/>
        <w:t>into lands of Agnes Norman(q.v.).</w:t>
      </w:r>
    </w:p>
    <w:p w14:paraId="79024487" w14:textId="77777777" w:rsidR="00B81D97" w:rsidRPr="00B81D97" w:rsidRDefault="00B81D97" w:rsidP="00B81D97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81D97">
        <w:rPr>
          <w:rFonts w:ascii="Times New Roman" w:hAnsi="Times New Roman" w:cs="Times New Roman"/>
          <w:sz w:val="24"/>
          <w:szCs w:val="24"/>
        </w:rPr>
        <w:tab/>
      </w:r>
      <w:r w:rsidRPr="00B81D97">
        <w:rPr>
          <w:rFonts w:ascii="Times New Roman" w:hAnsi="Times New Roman" w:cs="Times New Roman"/>
          <w:sz w:val="24"/>
          <w:szCs w:val="24"/>
        </w:rPr>
        <w:tab/>
      </w:r>
      <w:r w:rsidRPr="00B81D97"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728DBB79" w14:textId="5C34726B" w:rsidR="00B81D97" w:rsidRDefault="00B81D97" w:rsidP="00B81D97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81D97"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p.125)</w:t>
      </w:r>
    </w:p>
    <w:p w14:paraId="2839EB99" w14:textId="77777777" w:rsidR="00142CAF" w:rsidRDefault="00142CAF" w:rsidP="00142CA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1101C88" w14:textId="77777777" w:rsidR="00142CAF" w:rsidRDefault="00142CAF" w:rsidP="00142CA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2235FF9" w14:textId="77777777" w:rsidR="00142CAF" w:rsidRDefault="00142CAF" w:rsidP="00142CA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 July 2021</w:t>
      </w:r>
    </w:p>
    <w:p w14:paraId="697594B1" w14:textId="5002E7E0" w:rsidR="00B81D97" w:rsidRDefault="00B81D97" w:rsidP="00142CAF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 June 2024</w:t>
      </w:r>
    </w:p>
    <w:p w14:paraId="1FC852B0" w14:textId="5225DA1A" w:rsidR="00BA00AB" w:rsidRPr="00142CA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42C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A93260" w14:textId="77777777" w:rsidR="00142CAF" w:rsidRDefault="00142CAF" w:rsidP="009139A6">
      <w:r>
        <w:separator/>
      </w:r>
    </w:p>
  </w:endnote>
  <w:endnote w:type="continuationSeparator" w:id="0">
    <w:p w14:paraId="6618B0BC" w14:textId="77777777" w:rsidR="00142CAF" w:rsidRDefault="00142C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206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E19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104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8E1E8" w14:textId="77777777" w:rsidR="00142CAF" w:rsidRDefault="00142CAF" w:rsidP="009139A6">
      <w:r>
        <w:separator/>
      </w:r>
    </w:p>
  </w:footnote>
  <w:footnote w:type="continuationSeparator" w:id="0">
    <w:p w14:paraId="1C68788B" w14:textId="77777777" w:rsidR="00142CAF" w:rsidRDefault="00142C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BA0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0D8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AAD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AF"/>
    <w:rsid w:val="000666E0"/>
    <w:rsid w:val="00142CAF"/>
    <w:rsid w:val="002510B7"/>
    <w:rsid w:val="005C130B"/>
    <w:rsid w:val="00826F5C"/>
    <w:rsid w:val="009139A6"/>
    <w:rsid w:val="009448BB"/>
    <w:rsid w:val="00A3176C"/>
    <w:rsid w:val="00AE65F8"/>
    <w:rsid w:val="00B81D97"/>
    <w:rsid w:val="00BA00AB"/>
    <w:rsid w:val="00CB4ED9"/>
    <w:rsid w:val="00EB3209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1C681"/>
  <w15:chartTrackingRefBased/>
  <w15:docId w15:val="{8F1F9DE2-2524-4690-8FAC-817FD7C77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2021-07-08T18:49:00Z</dcterms:created>
  <dcterms:modified xsi:type="dcterms:W3CDTF">2024-06-22T18:59:00Z</dcterms:modified>
</cp:coreProperties>
</file>